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2E49BD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362E7">
        <w:rPr>
          <w:b/>
          <w:noProof/>
          <w:sz w:val="24"/>
        </w:rPr>
        <w:t>30429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E26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5748">
                <w:rPr>
                  <w:b/>
                  <w:noProof/>
                  <w:sz w:val="28"/>
                </w:rPr>
                <w:t>025</w:t>
              </w:r>
            </w:fldSimple>
            <w:r w:rsidR="002E57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0BD47F" w:rsidR="00F25D98" w:rsidRDefault="00932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3795F" w:rsidR="001E41F3" w:rsidRDefault="006E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pdate the xsd files of TS 24.554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A74D8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  <w:r w:rsidR="00BA71B9">
              <w:rPr>
                <w:rFonts w:hint="eastAsia"/>
                <w:lang w:eastAsia="zh-CN"/>
              </w:rPr>
              <w:t>,</w:t>
            </w:r>
            <w:r w:rsidR="00BA71B9">
              <w:rPr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D4A3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</w:t>
            </w:r>
            <w:r w:rsidR="00B3142F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98AB0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1145">
              <w:t>3</w:t>
            </w:r>
            <w:r>
              <w:t>-</w:t>
            </w:r>
            <w:r w:rsidR="00406E75">
              <w:t>2</w:t>
            </w:r>
            <w:r>
              <w:t>-</w:t>
            </w:r>
            <w:r w:rsidR="00406E7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4F979" w:rsidR="001E41F3" w:rsidRDefault="00BA7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AD1B3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72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344A6" w14:textId="77777777" w:rsidR="009C5881" w:rsidRDefault="001C6C99" w:rsidP="001C6C9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xsd files with TS 24.554 does not include the latest content specified in 24.554.</w:t>
            </w:r>
          </w:p>
          <w:p w14:paraId="708AA7DE" w14:textId="00A01099" w:rsidR="001C6C99" w:rsidRPr="009C5881" w:rsidRDefault="001C6C99" w:rsidP="001C6C99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to update the xsd files with the latest 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5F989" w:rsidR="004C2E10" w:rsidRDefault="001C6C99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xsd files with the latest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56ED8" w:rsidR="001E41F3" w:rsidRPr="00095731" w:rsidRDefault="001C6C99" w:rsidP="00B111A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the xsd files are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19F5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C47C" w14:textId="77777777" w:rsidR="00E926F1" w:rsidRDefault="00E926F1" w:rsidP="00406E75">
      <w:pPr>
        <w:rPr>
          <w:noProof/>
        </w:rPr>
      </w:pPr>
    </w:p>
    <w:sectPr w:rsidR="00E926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4942" w14:textId="77777777" w:rsidR="00897705" w:rsidRDefault="00897705">
      <w:r>
        <w:separator/>
      </w:r>
    </w:p>
  </w:endnote>
  <w:endnote w:type="continuationSeparator" w:id="0">
    <w:p w14:paraId="0C6578D1" w14:textId="77777777" w:rsidR="00897705" w:rsidRDefault="0089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83B1" w14:textId="77777777" w:rsidR="00897705" w:rsidRDefault="00897705">
      <w:r>
        <w:separator/>
      </w:r>
    </w:p>
  </w:footnote>
  <w:footnote w:type="continuationSeparator" w:id="0">
    <w:p w14:paraId="762A8A0F" w14:textId="77777777" w:rsidR="00897705" w:rsidRDefault="0089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41019059">
    <w:abstractNumId w:val="2"/>
  </w:num>
  <w:num w:numId="2" w16cid:durableId="2085564375">
    <w:abstractNumId w:val="0"/>
  </w:num>
  <w:num w:numId="3" w16cid:durableId="62227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1A4A"/>
    <w:rsid w:val="00053D6D"/>
    <w:rsid w:val="000568A3"/>
    <w:rsid w:val="000844AC"/>
    <w:rsid w:val="000845CC"/>
    <w:rsid w:val="00095731"/>
    <w:rsid w:val="00096CEE"/>
    <w:rsid w:val="000A18B2"/>
    <w:rsid w:val="000A3C69"/>
    <w:rsid w:val="000A6394"/>
    <w:rsid w:val="000B1F8C"/>
    <w:rsid w:val="000B7FED"/>
    <w:rsid w:val="000C038A"/>
    <w:rsid w:val="000C4F39"/>
    <w:rsid w:val="000C6598"/>
    <w:rsid w:val="000D44B3"/>
    <w:rsid w:val="000F71E9"/>
    <w:rsid w:val="00103564"/>
    <w:rsid w:val="00132CB9"/>
    <w:rsid w:val="00140201"/>
    <w:rsid w:val="00141FF8"/>
    <w:rsid w:val="00145D43"/>
    <w:rsid w:val="00160383"/>
    <w:rsid w:val="0018225B"/>
    <w:rsid w:val="00192C46"/>
    <w:rsid w:val="001A0281"/>
    <w:rsid w:val="001A08B3"/>
    <w:rsid w:val="001A599C"/>
    <w:rsid w:val="001A71CD"/>
    <w:rsid w:val="001A7B60"/>
    <w:rsid w:val="001B52F0"/>
    <w:rsid w:val="001B5B35"/>
    <w:rsid w:val="001B7A65"/>
    <w:rsid w:val="001C6C99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68E2"/>
    <w:rsid w:val="002B5741"/>
    <w:rsid w:val="002D1145"/>
    <w:rsid w:val="002D6910"/>
    <w:rsid w:val="002E472E"/>
    <w:rsid w:val="002E4F85"/>
    <w:rsid w:val="002E5748"/>
    <w:rsid w:val="002F5AA7"/>
    <w:rsid w:val="00305409"/>
    <w:rsid w:val="0031441B"/>
    <w:rsid w:val="00321DFD"/>
    <w:rsid w:val="003231C4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E1A36"/>
    <w:rsid w:val="003E27BE"/>
    <w:rsid w:val="003E5B76"/>
    <w:rsid w:val="003F11FC"/>
    <w:rsid w:val="003F399C"/>
    <w:rsid w:val="004047D4"/>
    <w:rsid w:val="00406E75"/>
    <w:rsid w:val="00407DAD"/>
    <w:rsid w:val="00410371"/>
    <w:rsid w:val="004242F1"/>
    <w:rsid w:val="00472330"/>
    <w:rsid w:val="00495DCB"/>
    <w:rsid w:val="004B0355"/>
    <w:rsid w:val="004B75B7"/>
    <w:rsid w:val="004C2E10"/>
    <w:rsid w:val="004D4605"/>
    <w:rsid w:val="004E542A"/>
    <w:rsid w:val="0050043C"/>
    <w:rsid w:val="0050232D"/>
    <w:rsid w:val="00510443"/>
    <w:rsid w:val="005141D9"/>
    <w:rsid w:val="0051580D"/>
    <w:rsid w:val="00520CA3"/>
    <w:rsid w:val="005362E7"/>
    <w:rsid w:val="00547111"/>
    <w:rsid w:val="00554822"/>
    <w:rsid w:val="00592D74"/>
    <w:rsid w:val="005A4C75"/>
    <w:rsid w:val="005B3350"/>
    <w:rsid w:val="005C411A"/>
    <w:rsid w:val="005D23B1"/>
    <w:rsid w:val="005E2C44"/>
    <w:rsid w:val="005F5B5F"/>
    <w:rsid w:val="006112F2"/>
    <w:rsid w:val="00621188"/>
    <w:rsid w:val="006257ED"/>
    <w:rsid w:val="00626C59"/>
    <w:rsid w:val="00633A7E"/>
    <w:rsid w:val="00633BA8"/>
    <w:rsid w:val="00653DE4"/>
    <w:rsid w:val="00662039"/>
    <w:rsid w:val="00662C00"/>
    <w:rsid w:val="00664AD5"/>
    <w:rsid w:val="00665950"/>
    <w:rsid w:val="00665C47"/>
    <w:rsid w:val="00672F3F"/>
    <w:rsid w:val="006925BF"/>
    <w:rsid w:val="00695808"/>
    <w:rsid w:val="006971A8"/>
    <w:rsid w:val="006B46FB"/>
    <w:rsid w:val="006E2051"/>
    <w:rsid w:val="006E21FB"/>
    <w:rsid w:val="006E3C86"/>
    <w:rsid w:val="006F0DB4"/>
    <w:rsid w:val="006F427E"/>
    <w:rsid w:val="006F7EDC"/>
    <w:rsid w:val="007002C0"/>
    <w:rsid w:val="0073559E"/>
    <w:rsid w:val="00772AA4"/>
    <w:rsid w:val="00780378"/>
    <w:rsid w:val="00792342"/>
    <w:rsid w:val="007977A8"/>
    <w:rsid w:val="007B512A"/>
    <w:rsid w:val="007B5C9F"/>
    <w:rsid w:val="007B6F42"/>
    <w:rsid w:val="007C07D6"/>
    <w:rsid w:val="007C2097"/>
    <w:rsid w:val="007C3789"/>
    <w:rsid w:val="007D3369"/>
    <w:rsid w:val="007D6A07"/>
    <w:rsid w:val="007D6A43"/>
    <w:rsid w:val="007F50F1"/>
    <w:rsid w:val="007F7259"/>
    <w:rsid w:val="008040A8"/>
    <w:rsid w:val="008063B0"/>
    <w:rsid w:val="008279FA"/>
    <w:rsid w:val="0083228C"/>
    <w:rsid w:val="0084565C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971A4"/>
    <w:rsid w:val="00897705"/>
    <w:rsid w:val="008A45A6"/>
    <w:rsid w:val="008C46A8"/>
    <w:rsid w:val="008C530A"/>
    <w:rsid w:val="008C65BD"/>
    <w:rsid w:val="008D3CCC"/>
    <w:rsid w:val="008D6814"/>
    <w:rsid w:val="008E091B"/>
    <w:rsid w:val="008E4EA0"/>
    <w:rsid w:val="008E5C48"/>
    <w:rsid w:val="008E60A3"/>
    <w:rsid w:val="008F3789"/>
    <w:rsid w:val="008F3A40"/>
    <w:rsid w:val="008F686C"/>
    <w:rsid w:val="0090397B"/>
    <w:rsid w:val="009148DE"/>
    <w:rsid w:val="00915FD0"/>
    <w:rsid w:val="00932E2D"/>
    <w:rsid w:val="00941E30"/>
    <w:rsid w:val="00944425"/>
    <w:rsid w:val="009527C4"/>
    <w:rsid w:val="009547F2"/>
    <w:rsid w:val="0097628B"/>
    <w:rsid w:val="009777D9"/>
    <w:rsid w:val="00983F60"/>
    <w:rsid w:val="00991B88"/>
    <w:rsid w:val="00996B54"/>
    <w:rsid w:val="009A5753"/>
    <w:rsid w:val="009A579D"/>
    <w:rsid w:val="009B0AD0"/>
    <w:rsid w:val="009B2708"/>
    <w:rsid w:val="009C5881"/>
    <w:rsid w:val="009E0888"/>
    <w:rsid w:val="009E3297"/>
    <w:rsid w:val="009F734F"/>
    <w:rsid w:val="00A246B6"/>
    <w:rsid w:val="00A46409"/>
    <w:rsid w:val="00A47E70"/>
    <w:rsid w:val="00A50CF0"/>
    <w:rsid w:val="00A72C21"/>
    <w:rsid w:val="00A73817"/>
    <w:rsid w:val="00A7671C"/>
    <w:rsid w:val="00A972D1"/>
    <w:rsid w:val="00AA07C8"/>
    <w:rsid w:val="00AA2CBC"/>
    <w:rsid w:val="00AA7CF2"/>
    <w:rsid w:val="00AB0F43"/>
    <w:rsid w:val="00AB3936"/>
    <w:rsid w:val="00AC5820"/>
    <w:rsid w:val="00AD1CD8"/>
    <w:rsid w:val="00AE55CD"/>
    <w:rsid w:val="00AE5773"/>
    <w:rsid w:val="00B0152A"/>
    <w:rsid w:val="00B111A6"/>
    <w:rsid w:val="00B20A87"/>
    <w:rsid w:val="00B258BB"/>
    <w:rsid w:val="00B3142F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A71B9"/>
    <w:rsid w:val="00BB5DFC"/>
    <w:rsid w:val="00BD0BD8"/>
    <w:rsid w:val="00BD279D"/>
    <w:rsid w:val="00BD62BB"/>
    <w:rsid w:val="00BD6BB8"/>
    <w:rsid w:val="00BE1F03"/>
    <w:rsid w:val="00BE43E9"/>
    <w:rsid w:val="00C33F8C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6F17"/>
    <w:rsid w:val="00D50255"/>
    <w:rsid w:val="00D621A9"/>
    <w:rsid w:val="00D62F73"/>
    <w:rsid w:val="00D66520"/>
    <w:rsid w:val="00D80124"/>
    <w:rsid w:val="00D84AE9"/>
    <w:rsid w:val="00DA5A08"/>
    <w:rsid w:val="00DA5AFC"/>
    <w:rsid w:val="00DE34CF"/>
    <w:rsid w:val="00DE4091"/>
    <w:rsid w:val="00DF4F0F"/>
    <w:rsid w:val="00DF61AC"/>
    <w:rsid w:val="00E00120"/>
    <w:rsid w:val="00E008C6"/>
    <w:rsid w:val="00E042F1"/>
    <w:rsid w:val="00E079F3"/>
    <w:rsid w:val="00E1339E"/>
    <w:rsid w:val="00E13F3D"/>
    <w:rsid w:val="00E240C3"/>
    <w:rsid w:val="00E34898"/>
    <w:rsid w:val="00E40182"/>
    <w:rsid w:val="00E51278"/>
    <w:rsid w:val="00E7469C"/>
    <w:rsid w:val="00E916AC"/>
    <w:rsid w:val="00E91B1C"/>
    <w:rsid w:val="00E926F1"/>
    <w:rsid w:val="00EA3282"/>
    <w:rsid w:val="00EA3F59"/>
    <w:rsid w:val="00EA4F1E"/>
    <w:rsid w:val="00EB09B7"/>
    <w:rsid w:val="00EE7D7C"/>
    <w:rsid w:val="00F029F7"/>
    <w:rsid w:val="00F05852"/>
    <w:rsid w:val="00F107EF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83D1B"/>
    <w:rsid w:val="00F918C0"/>
    <w:rsid w:val="00F92B3B"/>
    <w:rsid w:val="00FA3286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213</cp:revision>
  <cp:lastPrinted>1900-01-01T00:00:00Z</cp:lastPrinted>
  <dcterms:created xsi:type="dcterms:W3CDTF">2020-02-03T08:32:00Z</dcterms:created>
  <dcterms:modified xsi:type="dcterms:W3CDTF">2023-02-20T01:34:00Z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